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——农村工作者工资、绩效及相关费用项目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农村工作者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及相关费用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通过为28名农村工作者发放工资、绩效等相关费用，以促进大家的工作积极性，更好的发挥服务基层的作用。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农村工作者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工资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绩效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及相关费用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A5D4D63"/>
    <w:rsid w:val="0DD42A9A"/>
    <w:rsid w:val="13F73D10"/>
    <w:rsid w:val="22B0333E"/>
    <w:rsid w:val="22FA1020"/>
    <w:rsid w:val="2DAF5E87"/>
    <w:rsid w:val="2F471EE1"/>
    <w:rsid w:val="2FA86248"/>
    <w:rsid w:val="308113CB"/>
    <w:rsid w:val="327978FC"/>
    <w:rsid w:val="34B53ED7"/>
    <w:rsid w:val="3BA74973"/>
    <w:rsid w:val="4339305C"/>
    <w:rsid w:val="477C466E"/>
    <w:rsid w:val="4F815F87"/>
    <w:rsid w:val="54F9326F"/>
    <w:rsid w:val="59467262"/>
    <w:rsid w:val="5D8C0BEF"/>
    <w:rsid w:val="625005B0"/>
    <w:rsid w:val="651C2939"/>
    <w:rsid w:val="6904776A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715</Words>
  <Characters>742</Characters>
  <Lines>0</Lines>
  <Paragraphs>0</Paragraphs>
  <TotalTime>0</TotalTime>
  <ScaleCrop>false</ScaleCrop>
  <LinksUpToDate>false</LinksUpToDate>
  <CharactersWithSpaces>858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lenovo001</cp:lastModifiedBy>
  <cp:lastPrinted>2018-09-07T03:15:00Z</cp:lastPrinted>
  <dcterms:modified xsi:type="dcterms:W3CDTF">2024-08-28T03:31:48Z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DD6185A65AEB41609C052653052EC8D0</vt:lpwstr>
  </property>
</Properties>
</file>